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3D2" w:rsidRPr="00B5470F" w:rsidRDefault="008333D2" w:rsidP="00B5470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333D2" w:rsidRPr="00B5470F" w:rsidRDefault="008333D2" w:rsidP="003C26DA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5470F">
        <w:rPr>
          <w:rFonts w:ascii="Times New Roman" w:hAnsi="Times New Roman"/>
          <w:sz w:val="24"/>
          <w:szCs w:val="24"/>
          <w:lang w:eastAsia="ru-RU"/>
        </w:rPr>
        <w:t xml:space="preserve">  Приложение № </w:t>
      </w:r>
      <w:r>
        <w:rPr>
          <w:rFonts w:ascii="Times New Roman" w:hAnsi="Times New Roman"/>
          <w:sz w:val="24"/>
          <w:szCs w:val="24"/>
          <w:lang w:eastAsia="ru-RU"/>
        </w:rPr>
        <w:t>8</w:t>
      </w:r>
    </w:p>
    <w:tbl>
      <w:tblPr>
        <w:tblW w:w="5811" w:type="dxa"/>
        <w:tblInd w:w="8755" w:type="dxa"/>
        <w:tblLook w:val="00A0"/>
      </w:tblPr>
      <w:tblGrid>
        <w:gridCol w:w="5811"/>
      </w:tblGrid>
      <w:tr w:rsidR="008333D2" w:rsidRPr="009D03B7" w:rsidTr="003C26DA">
        <w:tc>
          <w:tcPr>
            <w:tcW w:w="5811" w:type="dxa"/>
          </w:tcPr>
          <w:p w:rsidR="008333D2" w:rsidRPr="00B5470F" w:rsidRDefault="008333D2" w:rsidP="00B54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7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Сетоловского сельского</w:t>
            </w:r>
            <w:r w:rsidRPr="00B547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Совета народных</w:t>
            </w:r>
          </w:p>
          <w:p w:rsidR="008333D2" w:rsidRPr="00B5470F" w:rsidRDefault="008333D2" w:rsidP="00B923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депутатов </w:t>
            </w:r>
            <w:r w:rsidRPr="00B5470F">
              <w:rPr>
                <w:rFonts w:ascii="Times New Roman" w:hAnsi="Times New Roman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«29» декабря </w:t>
            </w:r>
            <w:r w:rsidRPr="00B5470F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B547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48</w:t>
            </w:r>
            <w:r w:rsidRPr="00B547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"О                                        бюджете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Сетоловского сельского поселения</w:t>
            </w:r>
            <w:r w:rsidRPr="00B547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Почепского муниципального района Брянской области на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B547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B547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B547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</w:tbl>
    <w:p w:rsidR="008333D2" w:rsidRDefault="008333D2"/>
    <w:p w:rsidR="008333D2" w:rsidRDefault="008333D2" w:rsidP="003C26D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hAnsi="Times New Roman"/>
          <w:b/>
          <w:bCs/>
          <w:sz w:val="28"/>
          <w:szCs w:val="28"/>
          <w:lang w:eastAsia="ru-RU"/>
        </w:rPr>
        <w:t>ПРОГРАММА</w:t>
      </w:r>
      <w:r w:rsidRPr="00F94B1F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муниципальных</w:t>
      </w:r>
      <w:r w:rsidRPr="00F94B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гарантий </w:t>
      </w:r>
      <w:r w:rsidRPr="003C26DA">
        <w:rPr>
          <w:rFonts w:ascii="Times New Roman" w:hAnsi="Times New Roman"/>
          <w:b/>
          <w:sz w:val="28"/>
          <w:szCs w:val="28"/>
          <w:lang w:eastAsia="ru-RU"/>
        </w:rPr>
        <w:t>Сетоловского сельского поселения</w:t>
      </w:r>
      <w:r w:rsidRPr="00B5470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Почепского муниципального района</w:t>
      </w:r>
      <w:r w:rsidRPr="00B5470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C26DA">
        <w:rPr>
          <w:rFonts w:ascii="Times New Roman" w:hAnsi="Times New Roman"/>
          <w:b/>
          <w:sz w:val="28"/>
          <w:szCs w:val="28"/>
          <w:lang w:eastAsia="ru-RU"/>
        </w:rPr>
        <w:t>Брянской области</w:t>
      </w:r>
      <w:r w:rsidRPr="00F94B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 валюте Российской Федерации на 202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F94B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Pr="00F94B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  <w:r w:rsidRPr="00F94B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</w:t>
      </w:r>
    </w:p>
    <w:p w:rsidR="008333D2" w:rsidRDefault="008333D2" w:rsidP="00643E13">
      <w:pPr>
        <w:spacing w:before="120"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Pr="00F94B1F">
        <w:rPr>
          <w:rFonts w:ascii="Times New Roman" w:hAnsi="Times New Roman"/>
          <w:bCs/>
          <w:sz w:val="28"/>
          <w:szCs w:val="28"/>
          <w:lang w:eastAsia="ru-RU"/>
        </w:rPr>
        <w:t>ублей</w:t>
      </w:r>
    </w:p>
    <w:tbl>
      <w:tblPr>
        <w:tblW w:w="5000" w:type="pct"/>
        <w:tblLook w:val="00A0"/>
      </w:tblPr>
      <w:tblGrid>
        <w:gridCol w:w="594"/>
        <w:gridCol w:w="2107"/>
        <w:gridCol w:w="2262"/>
        <w:gridCol w:w="2280"/>
        <w:gridCol w:w="2477"/>
        <w:gridCol w:w="1401"/>
        <w:gridCol w:w="1927"/>
        <w:gridCol w:w="1454"/>
      </w:tblGrid>
      <w:tr w:rsidR="008333D2" w:rsidRPr="009D03B7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</w:t>
            </w: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D2" w:rsidRPr="00F94B1F" w:rsidRDefault="008333D2" w:rsidP="002E77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D2" w:rsidRPr="00F94B1F" w:rsidRDefault="008333D2" w:rsidP="002E77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D2" w:rsidRPr="00F94B1F" w:rsidRDefault="008333D2" w:rsidP="002E77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D2" w:rsidRPr="00F94B1F" w:rsidRDefault="008333D2" w:rsidP="002E77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Иные условия предоставления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Default="008333D2" w:rsidP="000521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Объем гарантий по ка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ждому направлению (цели) </w:t>
            </w:r>
          </w:p>
          <w:p w:rsidR="008333D2" w:rsidRPr="00F94B1F" w:rsidRDefault="008333D2" w:rsidP="00B923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2026 –</w:t>
            </w: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8333D2" w:rsidRPr="009D03B7" w:rsidTr="003C26DA">
        <w:trPr>
          <w:trHeight w:val="1719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8333D2" w:rsidRPr="009D03B7" w:rsidTr="003C26DA">
        <w:trPr>
          <w:trHeight w:val="357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8333D2" w:rsidRPr="009D03B7" w:rsidTr="003C26DA">
        <w:trPr>
          <w:trHeight w:val="18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B923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333D2" w:rsidRPr="009D03B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8333D2" w:rsidRPr="009D03B7" w:rsidTr="003C26DA">
        <w:trPr>
          <w:trHeight w:val="261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B923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333D2" w:rsidRPr="009D03B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8333D2" w:rsidRPr="009D03B7" w:rsidTr="003C26DA">
        <w:trPr>
          <w:trHeight w:val="26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B923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333D2" w:rsidRPr="009D03B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D2" w:rsidRPr="00F94B1F" w:rsidRDefault="008333D2" w:rsidP="00F94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8333D2" w:rsidRDefault="008333D2" w:rsidP="003C26DA">
      <w:bookmarkStart w:id="0" w:name="_GoBack"/>
      <w:bookmarkEnd w:id="0"/>
    </w:p>
    <w:sectPr w:rsidR="008333D2" w:rsidSect="003C26DA">
      <w:pgSz w:w="16838" w:h="11906" w:orient="landscape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4B1F"/>
    <w:rsid w:val="00052106"/>
    <w:rsid w:val="00054DC2"/>
    <w:rsid w:val="000E7550"/>
    <w:rsid w:val="00117BF3"/>
    <w:rsid w:val="001936B3"/>
    <w:rsid w:val="002E7749"/>
    <w:rsid w:val="003735A3"/>
    <w:rsid w:val="003C26DA"/>
    <w:rsid w:val="00643E13"/>
    <w:rsid w:val="006E7C10"/>
    <w:rsid w:val="007746A5"/>
    <w:rsid w:val="007E0273"/>
    <w:rsid w:val="008333D2"/>
    <w:rsid w:val="008D3450"/>
    <w:rsid w:val="009D03B7"/>
    <w:rsid w:val="00A71B4B"/>
    <w:rsid w:val="00B5470F"/>
    <w:rsid w:val="00B9230D"/>
    <w:rsid w:val="00F534B3"/>
    <w:rsid w:val="00F9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4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3C26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84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158</Words>
  <Characters>901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Варульникова С.</dc:creator>
  <cp:keywords/>
  <dc:description/>
  <cp:lastModifiedBy>Windows</cp:lastModifiedBy>
  <cp:revision>7</cp:revision>
  <cp:lastPrinted>2023-11-27T16:36:00Z</cp:lastPrinted>
  <dcterms:created xsi:type="dcterms:W3CDTF">2024-11-07T09:24:00Z</dcterms:created>
  <dcterms:modified xsi:type="dcterms:W3CDTF">2025-12-30T09:47:00Z</dcterms:modified>
</cp:coreProperties>
</file>